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212D6" w14:textId="77777777" w:rsidR="005A03D5" w:rsidRDefault="005A03D5" w:rsidP="005A03D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PYK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14:paraId="27F96AF1" w14:textId="77777777" w:rsidR="005A03D5" w:rsidRDefault="005A03D5" w:rsidP="005A03D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2688792B" w14:textId="77777777" w:rsidR="005A03D5" w:rsidRDefault="005A03D5" w:rsidP="005A03D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5C9D2363" w14:textId="77777777" w:rsidR="005A03D5" w:rsidRDefault="005A03D5" w:rsidP="005A03D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trespass against John </w:t>
      </w:r>
      <w:proofErr w:type="spellStart"/>
      <w:r>
        <w:rPr>
          <w:rStyle w:val="Hyperlink"/>
          <w:color w:val="auto"/>
          <w:u w:val="none"/>
        </w:rPr>
        <w:t>atte</w:t>
      </w:r>
      <w:proofErr w:type="spellEnd"/>
      <w:r>
        <w:rPr>
          <w:rStyle w:val="Hyperlink"/>
          <w:color w:val="auto"/>
          <w:u w:val="none"/>
        </w:rPr>
        <w:t xml:space="preserve"> Howe of </w:t>
      </w:r>
      <w:proofErr w:type="spellStart"/>
      <w:r>
        <w:rPr>
          <w:rStyle w:val="Hyperlink"/>
          <w:color w:val="auto"/>
          <w:u w:val="none"/>
        </w:rPr>
        <w:t>Binham</w:t>
      </w:r>
      <w:proofErr w:type="spellEnd"/>
      <w:r>
        <w:rPr>
          <w:rStyle w:val="Hyperlink"/>
          <w:color w:val="auto"/>
          <w:u w:val="none"/>
        </w:rPr>
        <w:t xml:space="preserve">, </w:t>
      </w:r>
    </w:p>
    <w:p w14:paraId="136372B8" w14:textId="77777777" w:rsidR="005A03D5" w:rsidRDefault="005A03D5" w:rsidP="005A03D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Norfolk(q.v.).</w:t>
      </w:r>
    </w:p>
    <w:p w14:paraId="6934C9F1" w14:textId="77777777" w:rsidR="005A03D5" w:rsidRDefault="005A03D5" w:rsidP="005A03D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14:paraId="29341F3C" w14:textId="77777777" w:rsidR="005A03D5" w:rsidRDefault="005A03D5" w:rsidP="005A03D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4F9EFDDD" w14:textId="77777777" w:rsidR="005A03D5" w:rsidRDefault="005A03D5" w:rsidP="005A03D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217DE28D" w14:textId="77777777" w:rsidR="005A03D5" w:rsidRDefault="005A03D5" w:rsidP="005A03D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7 March 2017</w:t>
      </w:r>
    </w:p>
    <w:p w14:paraId="31F4A780" w14:textId="77777777" w:rsidR="006B2F86" w:rsidRPr="00E71FC3" w:rsidRDefault="005A03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B2BE2" w14:textId="77777777" w:rsidR="005A03D5" w:rsidRDefault="005A03D5" w:rsidP="00E71FC3">
      <w:pPr>
        <w:spacing w:after="0" w:line="240" w:lineRule="auto"/>
      </w:pPr>
      <w:r>
        <w:separator/>
      </w:r>
    </w:p>
  </w:endnote>
  <w:endnote w:type="continuationSeparator" w:id="0">
    <w:p w14:paraId="3879CAE1" w14:textId="77777777" w:rsidR="005A03D5" w:rsidRDefault="005A03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5EE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ABAAF" w14:textId="77777777" w:rsidR="005A03D5" w:rsidRDefault="005A03D5" w:rsidP="00E71FC3">
      <w:pPr>
        <w:spacing w:after="0" w:line="240" w:lineRule="auto"/>
      </w:pPr>
      <w:r>
        <w:separator/>
      </w:r>
    </w:p>
  </w:footnote>
  <w:footnote w:type="continuationSeparator" w:id="0">
    <w:p w14:paraId="2C402078" w14:textId="77777777" w:rsidR="005A03D5" w:rsidRDefault="005A03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3D5"/>
    <w:rsid w:val="001A7C09"/>
    <w:rsid w:val="00577BD5"/>
    <w:rsid w:val="005A03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033BA"/>
  <w15:chartTrackingRefBased/>
  <w15:docId w15:val="{8B1AABDF-B66A-4DB0-A373-12263946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A03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2018-07-25T21:00:00Z</dcterms:created>
  <dcterms:modified xsi:type="dcterms:W3CDTF">2018-07-25T21:00:00Z</dcterms:modified>
</cp:coreProperties>
</file>